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35E87" w14:textId="77777777" w:rsidR="00473FAE" w:rsidRPr="0080142E" w:rsidRDefault="00473FAE" w:rsidP="00473FAE">
      <w:pPr>
        <w:pStyle w:val="NormalAshurst"/>
        <w:jc w:val="center"/>
        <w:rPr>
          <w:b/>
          <w:bCs/>
          <w:lang w:val="en-US"/>
        </w:rPr>
      </w:pPr>
      <w:bookmarkStart w:id="0" w:name="_Hlk203037378"/>
      <w:r w:rsidRPr="0080142E">
        <w:rPr>
          <w:b/>
          <w:bCs/>
          <w:lang w:val="en-US"/>
        </w:rPr>
        <w:t>FORM C-2</w:t>
      </w:r>
    </w:p>
    <w:p w14:paraId="4B7E0D07" w14:textId="77777777" w:rsidR="00473FAE" w:rsidRPr="0080142E" w:rsidRDefault="00473FAE" w:rsidP="00473FAE">
      <w:pPr>
        <w:pStyle w:val="NormalAshurst"/>
        <w:jc w:val="center"/>
        <w:rPr>
          <w:b/>
          <w:bCs/>
          <w:lang w:val="en-US"/>
        </w:rPr>
      </w:pPr>
      <w:r w:rsidRPr="0080142E">
        <w:rPr>
          <w:b/>
          <w:bCs/>
          <w:lang w:val="en-US"/>
        </w:rPr>
        <w:t>MAJOR TEAM MEMBER DISCLOSURE</w:t>
      </w:r>
    </w:p>
    <w:bookmarkEnd w:id="0"/>
    <w:p w14:paraId="3DC690EC" w14:textId="77777777" w:rsidR="00473FAE" w:rsidRPr="0080142E" w:rsidRDefault="00473FAE" w:rsidP="00473FAE">
      <w:pPr>
        <w:pStyle w:val="NormalAshurst"/>
        <w:rPr>
          <w:b/>
          <w:bCs/>
          <w:lang w:val="en-US"/>
        </w:rPr>
      </w:pPr>
      <w:r w:rsidRPr="0080142E">
        <w:rPr>
          <w:b/>
          <w:bCs/>
          <w:lang w:val="en-US"/>
        </w:rPr>
        <w:t>INSTRUCTIONS:</w:t>
      </w:r>
    </w:p>
    <w:p w14:paraId="05B27D3D" w14:textId="6F11EA9A" w:rsidR="00473FAE" w:rsidRPr="0080142E" w:rsidRDefault="00473FAE" w:rsidP="0027131C">
      <w:pPr>
        <w:pStyle w:val="SH4Ashurst"/>
        <w:numPr>
          <w:ilvl w:val="3"/>
          <w:numId w:val="53"/>
        </w:numPr>
        <w:tabs>
          <w:tab w:val="clear" w:pos="1440"/>
          <w:tab w:val="left" w:pos="782"/>
        </w:tabs>
        <w:ind w:left="782" w:hanging="782"/>
        <w:rPr>
          <w:lang w:val="en-US"/>
        </w:rPr>
      </w:pPr>
      <w:r w:rsidRPr="0080142E">
        <w:rPr>
          <w:lang w:val="en-US"/>
        </w:rPr>
        <w:t xml:space="preserve">Submit one copy of this </w:t>
      </w:r>
      <w:r w:rsidRPr="004D1573">
        <w:rPr>
          <w:u w:val="single"/>
          <w:lang w:val="en-US"/>
        </w:rPr>
        <w:t xml:space="preserve">Form </w:t>
      </w:r>
      <w:r w:rsidR="002802FA">
        <w:rPr>
          <w:rFonts w:cstheme="minorHAnsi"/>
          <w:szCs w:val="22"/>
          <w:u w:val="single"/>
          <w:lang w:val="en-US"/>
        </w:rPr>
        <w:t>C-2</w:t>
      </w:r>
      <w:r w:rsidRPr="0080142E">
        <w:rPr>
          <w:lang w:val="en-US"/>
        </w:rPr>
        <w:t xml:space="preserve"> for each Major Team Member if the answer to any question on </w:t>
      </w:r>
      <w:r w:rsidR="004D1573" w:rsidRPr="004D1573">
        <w:rPr>
          <w:u w:val="single"/>
          <w:lang w:val="en-US"/>
        </w:rPr>
        <w:t xml:space="preserve">Form </w:t>
      </w:r>
      <w:r w:rsidR="002802FA">
        <w:rPr>
          <w:u w:val="single"/>
          <w:lang w:val="en-US"/>
        </w:rPr>
        <w:t>C-1</w:t>
      </w:r>
      <w:r w:rsidRPr="004D1573">
        <w:rPr>
          <w:u w:val="single"/>
          <w:lang w:val="en-US"/>
        </w:rPr>
        <w:t xml:space="preserve"> (</w:t>
      </w:r>
      <w:r w:rsidRPr="004D1573">
        <w:rPr>
          <w:i/>
          <w:u w:val="single"/>
          <w:lang w:val="en-US"/>
        </w:rPr>
        <w:t>Major Team Member Certification</w:t>
      </w:r>
      <w:r w:rsidRPr="004D1573">
        <w:rPr>
          <w:u w:val="single"/>
          <w:lang w:val="en-US"/>
        </w:rPr>
        <w:t>)</w:t>
      </w:r>
      <w:r w:rsidRPr="0080142E">
        <w:rPr>
          <w:lang w:val="en-US"/>
        </w:rPr>
        <w:t xml:space="preserve"> for such Major Team Member is "yes".</w:t>
      </w:r>
      <w:r w:rsidR="007465C4">
        <w:rPr>
          <w:lang w:val="en-US"/>
        </w:rPr>
        <w:t xml:space="preserve"> </w:t>
      </w:r>
      <w:r w:rsidR="007465C4" w:rsidRPr="007465C4">
        <w:rPr>
          <w:lang w:val="en-US"/>
        </w:rPr>
        <w:t xml:space="preserve">If the entity completing this </w:t>
      </w:r>
      <w:r w:rsidR="007465C4" w:rsidRPr="007465C4">
        <w:rPr>
          <w:u w:val="single"/>
          <w:lang w:val="en-US"/>
        </w:rPr>
        <w:t>Form C-2</w:t>
      </w:r>
      <w:r w:rsidR="007465C4" w:rsidRPr="007465C4">
        <w:rPr>
          <w:lang w:val="en-US"/>
        </w:rPr>
        <w:t xml:space="preserve"> is a joint venture or newly formed entity (formed within the past two years), complete a separate </w:t>
      </w:r>
      <w:r w:rsidR="007465C4" w:rsidRPr="007465C4">
        <w:rPr>
          <w:u w:val="single"/>
          <w:lang w:val="en-US"/>
        </w:rPr>
        <w:t>Form C-2</w:t>
      </w:r>
      <w:r w:rsidR="007465C4" w:rsidRPr="007465C4">
        <w:rPr>
          <w:lang w:val="en-US"/>
        </w:rPr>
        <w:t xml:space="preserve"> for each member or partner and attach it to the SOQ. </w:t>
      </w:r>
    </w:p>
    <w:p w14:paraId="2B7B35EC" w14:textId="1144DA72" w:rsidR="00473FAE" w:rsidRPr="0080142E" w:rsidRDefault="00473FAE" w:rsidP="00473FAE">
      <w:pPr>
        <w:pStyle w:val="SH4Ashurst"/>
        <w:tabs>
          <w:tab w:val="clear" w:pos="1440"/>
          <w:tab w:val="left" w:pos="782"/>
        </w:tabs>
        <w:ind w:left="782" w:hanging="782"/>
        <w:rPr>
          <w:lang w:val="en-US"/>
        </w:rPr>
      </w:pPr>
      <w:r w:rsidRPr="0080142E">
        <w:rPr>
          <w:lang w:val="en-US"/>
        </w:rPr>
        <w:t>Submit this form in Microsoft Word format and searchable PDF format. The Microsoft Word format does not require a signature of the authorized Representative of the Major Team Member. However the name and title of the authorized Representative of the Major Team Member included in such Microsoft Word format must be the same as the name and title on the searchable PDF of the SOQ.</w:t>
      </w:r>
    </w:p>
    <w:p w14:paraId="30D07162" w14:textId="504544BC" w:rsidR="00473FAE" w:rsidRPr="0080142E" w:rsidRDefault="00473FAE" w:rsidP="00473FAE">
      <w:pPr>
        <w:pStyle w:val="SH4Ashurst"/>
        <w:tabs>
          <w:tab w:val="clear" w:pos="1440"/>
          <w:tab w:val="left" w:pos="782"/>
        </w:tabs>
        <w:ind w:left="782" w:hanging="782"/>
        <w:rPr>
          <w:lang w:val="en-US"/>
        </w:rPr>
      </w:pPr>
      <w:r w:rsidRPr="0080142E">
        <w:rPr>
          <w:lang w:val="en-US"/>
        </w:rPr>
        <w:t xml:space="preserve">In respect of any 'yes' responses in </w:t>
      </w:r>
      <w:r w:rsidR="004D1573" w:rsidRPr="004D1573">
        <w:rPr>
          <w:u w:val="single"/>
          <w:lang w:val="en-US"/>
        </w:rPr>
        <w:t xml:space="preserve">Form </w:t>
      </w:r>
      <w:r w:rsidR="002802FA">
        <w:rPr>
          <w:u w:val="single"/>
          <w:lang w:val="en-US"/>
        </w:rPr>
        <w:t>C-1</w:t>
      </w:r>
      <w:r w:rsidR="004D1573" w:rsidRPr="004D1573">
        <w:rPr>
          <w:u w:val="single"/>
          <w:lang w:val="en-US"/>
        </w:rPr>
        <w:t xml:space="preserve"> (</w:t>
      </w:r>
      <w:r w:rsidR="004D1573" w:rsidRPr="004D1573">
        <w:rPr>
          <w:i/>
          <w:u w:val="single"/>
          <w:lang w:val="en-US"/>
        </w:rPr>
        <w:t>Major Team Member Certification</w:t>
      </w:r>
      <w:r w:rsidR="004D1573" w:rsidRPr="004D1573">
        <w:rPr>
          <w:u w:val="single"/>
          <w:lang w:val="en-US"/>
        </w:rPr>
        <w:t>)</w:t>
      </w:r>
      <w:r w:rsidRPr="0080142E">
        <w:rPr>
          <w:lang w:val="en-US"/>
        </w:rPr>
        <w:t xml:space="preserve"> for the Major Team Member:</w:t>
      </w:r>
    </w:p>
    <w:p w14:paraId="479A7D7D" w14:textId="25F7578F" w:rsidR="00473FAE" w:rsidRPr="0080142E" w:rsidRDefault="00473FAE" w:rsidP="00007812">
      <w:pPr>
        <w:pStyle w:val="SH5Ashurst"/>
        <w:rPr>
          <w:lang w:val="en-US"/>
        </w:rPr>
      </w:pPr>
      <w:r w:rsidRPr="0080142E">
        <w:rPr>
          <w:lang w:val="en-US"/>
        </w:rPr>
        <w:t xml:space="preserve">in column (2), provide a full response to the question posed and the information required as indicated in column (1) (including, in respect of any "yes" response to questions 7, 10, 11, 12, 13, and 15 in </w:t>
      </w:r>
      <w:r w:rsidR="004D1573" w:rsidRPr="004D1573">
        <w:rPr>
          <w:u w:val="single"/>
          <w:lang w:val="en-US"/>
        </w:rPr>
        <w:t xml:space="preserve">Form </w:t>
      </w:r>
      <w:r w:rsidR="002802FA">
        <w:rPr>
          <w:u w:val="single"/>
          <w:lang w:val="en-US"/>
        </w:rPr>
        <w:t>C-1</w:t>
      </w:r>
      <w:r w:rsidR="004D1573" w:rsidRPr="004D1573">
        <w:rPr>
          <w:u w:val="single"/>
          <w:lang w:val="en-US"/>
        </w:rPr>
        <w:t xml:space="preserve"> (</w:t>
      </w:r>
      <w:r w:rsidR="004D1573" w:rsidRPr="004D1573">
        <w:rPr>
          <w:i/>
          <w:u w:val="single"/>
          <w:lang w:val="en-US"/>
        </w:rPr>
        <w:t>Major Team Member Certification</w:t>
      </w:r>
      <w:r w:rsidR="004D1573" w:rsidRPr="004D1573">
        <w:rPr>
          <w:u w:val="single"/>
          <w:lang w:val="en-US"/>
        </w:rPr>
        <w:t>)</w:t>
      </w:r>
      <w:r w:rsidRPr="0080142E">
        <w:rPr>
          <w:lang w:val="en-US"/>
        </w:rPr>
        <w:t>, provide the owner contact information (telephone number and email)). Such disclosure may reference any supporting document(s).</w:t>
      </w:r>
    </w:p>
    <w:p w14:paraId="0CCD09CB" w14:textId="77777777" w:rsidR="00473FAE" w:rsidRPr="0080142E" w:rsidRDefault="00473FAE" w:rsidP="00007812">
      <w:pPr>
        <w:pStyle w:val="SH5Ashurst"/>
        <w:rPr>
          <w:lang w:val="en-US"/>
        </w:rPr>
      </w:pPr>
      <w:r w:rsidRPr="0080142E">
        <w:rPr>
          <w:lang w:val="en-US"/>
        </w:rPr>
        <w:t>in column (3), provide a full explanation of why, in the Respondent's view, the disclosure does not materially adversely affect the Respondent's ability to carry out the Project responsibilities potentially allocated to the relevant Major Team Member.</w:t>
      </w:r>
    </w:p>
    <w:p w14:paraId="30FD5B02" w14:textId="3A836397" w:rsidR="00473FAE" w:rsidRPr="0080142E" w:rsidRDefault="00473FAE" w:rsidP="00473FAE">
      <w:pPr>
        <w:pStyle w:val="SH4Ashurst"/>
        <w:tabs>
          <w:tab w:val="clear" w:pos="1440"/>
          <w:tab w:val="left" w:pos="782"/>
        </w:tabs>
        <w:ind w:left="782" w:hanging="782"/>
        <w:rPr>
          <w:lang w:val="en-US"/>
        </w:rPr>
      </w:pPr>
      <w:r w:rsidRPr="0080142E">
        <w:rPr>
          <w:lang w:val="en-US"/>
        </w:rPr>
        <w:t xml:space="preserve">In respect of any 'no' or 'not applicable' responses in </w:t>
      </w:r>
      <w:r w:rsidR="004D1573" w:rsidRPr="004D1573">
        <w:rPr>
          <w:u w:val="single"/>
          <w:lang w:val="en-US"/>
        </w:rPr>
        <w:t xml:space="preserve">Form </w:t>
      </w:r>
      <w:r w:rsidR="002802FA">
        <w:rPr>
          <w:u w:val="single"/>
          <w:lang w:val="en-US"/>
        </w:rPr>
        <w:t>C-1</w:t>
      </w:r>
      <w:r w:rsidR="004D1573" w:rsidRPr="004D1573">
        <w:rPr>
          <w:u w:val="single"/>
          <w:lang w:val="en-US"/>
        </w:rPr>
        <w:t xml:space="preserve"> (</w:t>
      </w:r>
      <w:r w:rsidR="004D1573" w:rsidRPr="004D1573">
        <w:rPr>
          <w:i/>
          <w:u w:val="single"/>
          <w:lang w:val="en-US"/>
        </w:rPr>
        <w:t>Major Team Member Certification</w:t>
      </w:r>
      <w:r w:rsidR="004D1573" w:rsidRPr="004D1573">
        <w:rPr>
          <w:u w:val="single"/>
          <w:lang w:val="en-US"/>
        </w:rPr>
        <w:t>)</w:t>
      </w:r>
      <w:r w:rsidRPr="0080142E">
        <w:rPr>
          <w:lang w:val="en-US"/>
        </w:rPr>
        <w:t xml:space="preserve"> for the Major Team Member, in column (2), insert 'not applicable'.</w:t>
      </w:r>
    </w:p>
    <w:p w14:paraId="0299204A" w14:textId="0FBD1382" w:rsidR="00473FAE" w:rsidRPr="0080142E" w:rsidRDefault="00473FAE" w:rsidP="00473FAE">
      <w:pPr>
        <w:pStyle w:val="SH4Ashurst"/>
        <w:tabs>
          <w:tab w:val="clear" w:pos="1440"/>
          <w:tab w:val="left" w:pos="782"/>
        </w:tabs>
        <w:ind w:left="782" w:hanging="782"/>
        <w:rPr>
          <w:lang w:val="en-US"/>
        </w:rPr>
      </w:pPr>
      <w:r w:rsidRPr="0080142E">
        <w:rPr>
          <w:lang w:val="en-US"/>
        </w:rPr>
        <w:t xml:space="preserve">In the event that two or more Major Team Members are providing a disclosure in respect of the same Disclosure Affiliate, the full details of the disclosure in column (2) and the explanation in column (3) need only be provided in this </w:t>
      </w:r>
      <w:r w:rsidR="004D1573" w:rsidRPr="004D1573">
        <w:rPr>
          <w:u w:val="single"/>
          <w:lang w:val="en-US"/>
        </w:rPr>
        <w:t xml:space="preserve">Form </w:t>
      </w:r>
      <w:r w:rsidR="002802FA">
        <w:rPr>
          <w:rFonts w:cstheme="minorHAnsi"/>
          <w:szCs w:val="22"/>
          <w:u w:val="single"/>
          <w:lang w:val="en-US"/>
        </w:rPr>
        <w:t>C-2</w:t>
      </w:r>
      <w:r w:rsidRPr="0080142E">
        <w:rPr>
          <w:lang w:val="en-US"/>
        </w:rPr>
        <w:t xml:space="preserve"> of one of the relevant Major Team Members (being the "primary disclosure"); the other relevant Major Team Members may then cross-refer to the primary disclosure in respect of that Disclosure Affiliate.</w:t>
      </w:r>
      <w:r w:rsidRPr="0080142E">
        <w:rPr>
          <w:lang w:val="en-US"/>
        </w:rPr>
        <w:br w:type="page"/>
      </w:r>
    </w:p>
    <w:tbl>
      <w:tblPr>
        <w:tblW w:w="14040" w:type="dxa"/>
        <w:tblCellMar>
          <w:left w:w="10" w:type="dxa"/>
          <w:right w:w="10" w:type="dxa"/>
        </w:tblCellMar>
        <w:tblLook w:val="04A0" w:firstRow="1" w:lastRow="0" w:firstColumn="1" w:lastColumn="0" w:noHBand="0" w:noVBand="1"/>
      </w:tblPr>
      <w:tblGrid>
        <w:gridCol w:w="5532"/>
        <w:gridCol w:w="4377"/>
        <w:gridCol w:w="35"/>
        <w:gridCol w:w="4096"/>
      </w:tblGrid>
      <w:tr w:rsidR="00473FAE" w:rsidRPr="0080142E" w14:paraId="5EDEACD9" w14:textId="77777777" w:rsidTr="007465C4">
        <w:trPr>
          <w:gridAfter w:val="2"/>
          <w:wAfter w:w="4449" w:type="dxa"/>
        </w:trPr>
        <w:tc>
          <w:tcPr>
            <w:tcW w:w="5940" w:type="dxa"/>
            <w:tcMar>
              <w:left w:w="108" w:type="dxa"/>
              <w:right w:w="108" w:type="dxa"/>
            </w:tcMar>
          </w:tcPr>
          <w:p w14:paraId="47787213" w14:textId="77777777" w:rsidR="00473FAE" w:rsidRPr="0080142E" w:rsidRDefault="00473FAE" w:rsidP="00960D11">
            <w:pPr>
              <w:pStyle w:val="NormalAshurst"/>
              <w:spacing w:before="60" w:after="60"/>
              <w:rPr>
                <w:b/>
                <w:bCs/>
                <w:lang w:val="en-US"/>
              </w:rPr>
            </w:pPr>
            <w:r w:rsidRPr="0080142E">
              <w:rPr>
                <w:b/>
                <w:bCs/>
                <w:lang w:val="en-US"/>
              </w:rPr>
              <w:lastRenderedPageBreak/>
              <w:t>NAME OF RESPONDENT:</w:t>
            </w:r>
          </w:p>
        </w:tc>
        <w:tc>
          <w:tcPr>
            <w:tcW w:w="3651" w:type="dxa"/>
            <w:tcMar>
              <w:left w:w="108" w:type="dxa"/>
              <w:right w:w="108" w:type="dxa"/>
            </w:tcMar>
          </w:tcPr>
          <w:p w14:paraId="72BD2FC6" w14:textId="77777777" w:rsidR="00473FAE" w:rsidRPr="0080142E" w:rsidRDefault="00473FAE" w:rsidP="00960D11">
            <w:pPr>
              <w:pStyle w:val="NormalAshurst"/>
              <w:spacing w:before="60" w:after="60"/>
              <w:rPr>
                <w:lang w:val="en-US"/>
              </w:rPr>
            </w:pPr>
            <w:r w:rsidRPr="0080142E">
              <w:rPr>
                <w:rFonts w:cstheme="minorHAnsi"/>
                <w:bCs/>
                <w:szCs w:val="22"/>
                <w:lang w:val="en-US"/>
              </w:rPr>
              <w:t>__________________________________</w:t>
            </w:r>
          </w:p>
        </w:tc>
      </w:tr>
      <w:tr w:rsidR="00473FAE" w:rsidRPr="0080142E" w14:paraId="20697FAF" w14:textId="77777777" w:rsidTr="007465C4">
        <w:trPr>
          <w:gridAfter w:val="2"/>
          <w:wAfter w:w="4449" w:type="dxa"/>
        </w:trPr>
        <w:tc>
          <w:tcPr>
            <w:tcW w:w="5940" w:type="dxa"/>
            <w:tcMar>
              <w:left w:w="108" w:type="dxa"/>
              <w:right w:w="108" w:type="dxa"/>
            </w:tcMar>
          </w:tcPr>
          <w:p w14:paraId="1F99ECA8" w14:textId="77777777" w:rsidR="00473FAE" w:rsidRPr="0080142E" w:rsidRDefault="00473FAE" w:rsidP="00960D11">
            <w:pPr>
              <w:pStyle w:val="NormalAshurst"/>
              <w:spacing w:before="60" w:after="60"/>
              <w:rPr>
                <w:b/>
                <w:bCs/>
                <w:lang w:val="en-US"/>
              </w:rPr>
            </w:pPr>
            <w:r w:rsidRPr="0080142E">
              <w:rPr>
                <w:b/>
                <w:bCs/>
                <w:lang w:val="en-US"/>
              </w:rPr>
              <w:t>NAME OF MAJOR TEAM MEMBER:</w:t>
            </w:r>
          </w:p>
        </w:tc>
        <w:tc>
          <w:tcPr>
            <w:tcW w:w="3651" w:type="dxa"/>
            <w:tcMar>
              <w:left w:w="108" w:type="dxa"/>
              <w:right w:w="108" w:type="dxa"/>
            </w:tcMar>
          </w:tcPr>
          <w:p w14:paraId="6F18AB1E" w14:textId="77777777" w:rsidR="00473FAE" w:rsidRPr="0080142E" w:rsidRDefault="00473FAE" w:rsidP="00960D11">
            <w:pPr>
              <w:pStyle w:val="NormalAshurst"/>
              <w:spacing w:before="60" w:after="60"/>
              <w:rPr>
                <w:lang w:val="en-US"/>
              </w:rPr>
            </w:pPr>
            <w:r w:rsidRPr="0080142E">
              <w:rPr>
                <w:rFonts w:cstheme="minorHAnsi"/>
                <w:bCs/>
                <w:szCs w:val="22"/>
                <w:lang w:val="en-US"/>
              </w:rPr>
              <w:t>__________________________________</w:t>
            </w:r>
          </w:p>
        </w:tc>
      </w:tr>
      <w:tr w:rsidR="00960D11" w:rsidRPr="0080142E" w14:paraId="419CACEA" w14:textId="77777777" w:rsidTr="00746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shd w:val="clear" w:color="auto" w:fill="D9D9D9"/>
            <w:tcMar>
              <w:left w:w="108" w:type="dxa"/>
              <w:right w:w="108" w:type="dxa"/>
            </w:tcMar>
          </w:tcPr>
          <w:p w14:paraId="0A5411B4"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w:t>
            </w:r>
          </w:p>
          <w:p w14:paraId="5637D18C" w14:textId="77777777" w:rsidR="00473FAE" w:rsidRPr="0080142E" w:rsidRDefault="00473FAE" w:rsidP="00960D11">
            <w:pPr>
              <w:pStyle w:val="NormalAshurst"/>
              <w:spacing w:before="60" w:after="60"/>
              <w:rPr>
                <w:b/>
                <w:bCs/>
                <w:lang w:val="en-US"/>
              </w:rPr>
            </w:pPr>
            <w:r w:rsidRPr="0080142E">
              <w:rPr>
                <w:b/>
                <w:bCs/>
                <w:lang w:val="en-US"/>
              </w:rPr>
              <w:t>Certification Question and Information Required</w:t>
            </w:r>
          </w:p>
        </w:tc>
        <w:tc>
          <w:tcPr>
            <w:tcW w:w="3690" w:type="dxa"/>
            <w:gridSpan w:val="2"/>
            <w:shd w:val="clear" w:color="auto" w:fill="D9D9D9"/>
            <w:tcMar>
              <w:left w:w="108" w:type="dxa"/>
              <w:right w:w="108" w:type="dxa"/>
            </w:tcMar>
          </w:tcPr>
          <w:p w14:paraId="366ED9AD"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(2)</w:t>
            </w:r>
          </w:p>
          <w:p w14:paraId="55A19850" w14:textId="77777777" w:rsidR="00473FAE" w:rsidRPr="0080142E" w:rsidRDefault="00473FAE" w:rsidP="00960D11">
            <w:pPr>
              <w:pStyle w:val="NormalAshurst"/>
              <w:spacing w:before="60" w:after="60"/>
              <w:rPr>
                <w:b/>
                <w:bCs/>
                <w:lang w:val="en-US"/>
              </w:rPr>
            </w:pPr>
            <w:r w:rsidRPr="0080142E">
              <w:rPr>
                <w:b/>
                <w:bCs/>
                <w:lang w:val="en-US"/>
              </w:rPr>
              <w:t>Disclosure</w:t>
            </w:r>
          </w:p>
        </w:tc>
        <w:tc>
          <w:tcPr>
            <w:tcW w:w="4410" w:type="dxa"/>
            <w:shd w:val="clear" w:color="auto" w:fill="D9D9D9"/>
            <w:tcMar>
              <w:left w:w="108" w:type="dxa"/>
              <w:right w:w="108" w:type="dxa"/>
            </w:tcMar>
          </w:tcPr>
          <w:p w14:paraId="335D266E"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(3)</w:t>
            </w:r>
          </w:p>
          <w:p w14:paraId="17981CFC" w14:textId="77777777" w:rsidR="00473FAE" w:rsidRPr="0080142E" w:rsidRDefault="00473FAE" w:rsidP="00960D11">
            <w:pPr>
              <w:pStyle w:val="NormalAshurst"/>
              <w:spacing w:before="60" w:after="60"/>
              <w:rPr>
                <w:b/>
                <w:bCs/>
                <w:lang w:val="en-US"/>
              </w:rPr>
            </w:pPr>
            <w:r w:rsidRPr="0080142E">
              <w:rPr>
                <w:b/>
                <w:bCs/>
                <w:lang w:val="en-US"/>
              </w:rPr>
              <w:t>Explanation</w:t>
            </w:r>
          </w:p>
        </w:tc>
      </w:tr>
      <w:tr w:rsidR="00473FAE" w:rsidRPr="0080142E" w14:paraId="4BE5C936" w14:textId="77777777" w:rsidTr="00746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Mar>
              <w:left w:w="108" w:type="dxa"/>
              <w:right w:w="108" w:type="dxa"/>
            </w:tcMar>
          </w:tcPr>
          <w:p w14:paraId="32A25DC8"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 Bribery</w:t>
            </w:r>
          </w:p>
          <w:p w14:paraId="19F49428"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3690" w:type="dxa"/>
            <w:gridSpan w:val="2"/>
            <w:tcMar>
              <w:left w:w="108" w:type="dxa"/>
              <w:right w:w="108" w:type="dxa"/>
            </w:tcMar>
          </w:tcPr>
          <w:p w14:paraId="56E4757B" w14:textId="77777777" w:rsidR="00473FAE" w:rsidRPr="0080142E" w:rsidRDefault="00473FAE" w:rsidP="00960D11">
            <w:pPr>
              <w:pStyle w:val="NormalAshurst"/>
              <w:spacing w:before="60" w:after="60"/>
              <w:rPr>
                <w:rFonts w:cstheme="minorHAnsi"/>
                <w:bCs/>
                <w:szCs w:val="22"/>
                <w:lang w:val="en-US"/>
              </w:rPr>
            </w:pPr>
          </w:p>
        </w:tc>
        <w:tc>
          <w:tcPr>
            <w:tcW w:w="4410" w:type="dxa"/>
            <w:tcMar>
              <w:left w:w="108" w:type="dxa"/>
              <w:right w:w="108" w:type="dxa"/>
            </w:tcMar>
          </w:tcPr>
          <w:p w14:paraId="157BDD4E" w14:textId="77777777" w:rsidR="00473FAE" w:rsidRPr="0080142E" w:rsidRDefault="00473FAE" w:rsidP="00960D11">
            <w:pPr>
              <w:pStyle w:val="NormalAshurst"/>
              <w:spacing w:before="60" w:after="60"/>
              <w:rPr>
                <w:rFonts w:cstheme="minorHAnsi"/>
                <w:bCs/>
                <w:szCs w:val="22"/>
                <w:lang w:val="en-US"/>
              </w:rPr>
            </w:pPr>
          </w:p>
        </w:tc>
      </w:tr>
      <w:tr w:rsidR="00473FAE" w:rsidRPr="0080142E" w14:paraId="40AABF1C" w14:textId="77777777" w:rsidTr="00746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Mar>
              <w:left w:w="108" w:type="dxa"/>
              <w:right w:w="108" w:type="dxa"/>
            </w:tcMar>
          </w:tcPr>
          <w:p w14:paraId="4964E838"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(2) Bankruptcy</w:t>
            </w:r>
          </w:p>
          <w:p w14:paraId="3F2D90BF"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3690" w:type="dxa"/>
            <w:gridSpan w:val="2"/>
            <w:tcMar>
              <w:left w:w="108" w:type="dxa"/>
              <w:right w:w="108" w:type="dxa"/>
            </w:tcMar>
          </w:tcPr>
          <w:p w14:paraId="5216D883" w14:textId="77777777" w:rsidR="00473FAE" w:rsidRPr="0080142E" w:rsidRDefault="00473FAE" w:rsidP="00960D11">
            <w:pPr>
              <w:pStyle w:val="NormalAshurst"/>
              <w:spacing w:before="60" w:after="60"/>
              <w:rPr>
                <w:rFonts w:cstheme="minorHAnsi"/>
                <w:bCs/>
                <w:szCs w:val="22"/>
                <w:lang w:val="en-US"/>
              </w:rPr>
            </w:pPr>
          </w:p>
        </w:tc>
        <w:tc>
          <w:tcPr>
            <w:tcW w:w="4410" w:type="dxa"/>
            <w:tcMar>
              <w:left w:w="108" w:type="dxa"/>
              <w:right w:w="108" w:type="dxa"/>
            </w:tcMar>
          </w:tcPr>
          <w:p w14:paraId="517CED5C" w14:textId="77777777" w:rsidR="00473FAE" w:rsidRPr="0080142E" w:rsidRDefault="00473FAE" w:rsidP="00960D11">
            <w:pPr>
              <w:pStyle w:val="NormalAshurst"/>
              <w:spacing w:before="60" w:after="60"/>
              <w:rPr>
                <w:rFonts w:cstheme="minorHAnsi"/>
                <w:bCs/>
                <w:szCs w:val="22"/>
                <w:lang w:val="en-US"/>
              </w:rPr>
            </w:pPr>
          </w:p>
        </w:tc>
      </w:tr>
      <w:tr w:rsidR="00473FAE" w:rsidRPr="0080142E" w14:paraId="43ABCB5E" w14:textId="77777777" w:rsidTr="00746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Mar>
              <w:left w:w="108" w:type="dxa"/>
              <w:right w:w="108" w:type="dxa"/>
            </w:tcMar>
          </w:tcPr>
          <w:p w14:paraId="71726318"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(3) Licenses</w:t>
            </w:r>
          </w:p>
          <w:p w14:paraId="4C508C53" w14:textId="77777777" w:rsidR="00473FAE" w:rsidRPr="0080142E" w:rsidRDefault="00473FAE" w:rsidP="00960D11">
            <w:pPr>
              <w:pStyle w:val="NormalAshurst"/>
              <w:spacing w:before="60" w:after="60"/>
              <w:rPr>
                <w:bCs/>
                <w:lang w:val="en-US"/>
              </w:rPr>
            </w:pPr>
            <w:r w:rsidRPr="0080142E">
              <w:rPr>
                <w:bCs/>
                <w:lang w:val="en-US"/>
              </w:rPr>
              <w:t>As to each such revocation or suspension, state the name of the issuing entity or agency, the date(s), including end dates, if any, of the revocation or suspension, the grounds on which the revocation or suspension were based, and other information for NCDOT to consider</w:t>
            </w:r>
          </w:p>
        </w:tc>
        <w:tc>
          <w:tcPr>
            <w:tcW w:w="3690" w:type="dxa"/>
            <w:gridSpan w:val="2"/>
            <w:tcMar>
              <w:left w:w="108" w:type="dxa"/>
              <w:right w:w="108" w:type="dxa"/>
            </w:tcMar>
          </w:tcPr>
          <w:p w14:paraId="492428B0" w14:textId="77777777" w:rsidR="00473FAE" w:rsidRPr="0080142E" w:rsidRDefault="00473FAE" w:rsidP="00960D11">
            <w:pPr>
              <w:pStyle w:val="NormalAshurst"/>
              <w:spacing w:before="60" w:after="60"/>
              <w:rPr>
                <w:rFonts w:cstheme="minorHAnsi"/>
                <w:bCs/>
                <w:szCs w:val="22"/>
                <w:lang w:val="en-US"/>
              </w:rPr>
            </w:pPr>
          </w:p>
        </w:tc>
        <w:tc>
          <w:tcPr>
            <w:tcW w:w="4410" w:type="dxa"/>
            <w:tcMar>
              <w:left w:w="108" w:type="dxa"/>
              <w:right w:w="108" w:type="dxa"/>
            </w:tcMar>
          </w:tcPr>
          <w:p w14:paraId="0B39CE4B" w14:textId="77777777" w:rsidR="00473FAE" w:rsidRPr="0080142E" w:rsidRDefault="00473FAE" w:rsidP="00960D11">
            <w:pPr>
              <w:pStyle w:val="NormalAshurst"/>
              <w:spacing w:before="60" w:after="60"/>
              <w:rPr>
                <w:rFonts w:cstheme="minorHAnsi"/>
                <w:bCs/>
                <w:szCs w:val="22"/>
                <w:lang w:val="en-US"/>
              </w:rPr>
            </w:pPr>
          </w:p>
        </w:tc>
      </w:tr>
      <w:tr w:rsidR="00473FAE" w:rsidRPr="0080142E" w14:paraId="3CD4FE79" w14:textId="77777777" w:rsidTr="00746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Mar>
              <w:left w:w="108" w:type="dxa"/>
              <w:right w:w="108" w:type="dxa"/>
            </w:tcMar>
          </w:tcPr>
          <w:p w14:paraId="30A5B0DD"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(4) Disqualification</w:t>
            </w:r>
          </w:p>
          <w:p w14:paraId="5F7ECE59"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3690" w:type="dxa"/>
            <w:gridSpan w:val="2"/>
            <w:tcMar>
              <w:left w:w="108" w:type="dxa"/>
              <w:right w:w="108" w:type="dxa"/>
            </w:tcMar>
          </w:tcPr>
          <w:p w14:paraId="1EBF11CA" w14:textId="77777777" w:rsidR="00473FAE" w:rsidRPr="0080142E" w:rsidRDefault="00473FAE" w:rsidP="00960D11">
            <w:pPr>
              <w:pStyle w:val="NormalAshurst"/>
              <w:spacing w:before="60" w:after="60"/>
              <w:rPr>
                <w:rFonts w:cstheme="minorHAnsi"/>
                <w:bCs/>
                <w:szCs w:val="22"/>
                <w:lang w:val="en-US"/>
              </w:rPr>
            </w:pPr>
          </w:p>
        </w:tc>
        <w:tc>
          <w:tcPr>
            <w:tcW w:w="4410" w:type="dxa"/>
            <w:tcMar>
              <w:left w:w="108" w:type="dxa"/>
              <w:right w:w="108" w:type="dxa"/>
            </w:tcMar>
          </w:tcPr>
          <w:p w14:paraId="231A239D" w14:textId="77777777" w:rsidR="00473FAE" w:rsidRPr="0080142E" w:rsidRDefault="00473FAE" w:rsidP="00960D11">
            <w:pPr>
              <w:pStyle w:val="NormalAshurst"/>
              <w:spacing w:before="60" w:after="60"/>
              <w:rPr>
                <w:rFonts w:cstheme="minorHAnsi"/>
                <w:bCs/>
                <w:szCs w:val="22"/>
                <w:lang w:val="en-US"/>
              </w:rPr>
            </w:pPr>
          </w:p>
        </w:tc>
      </w:tr>
      <w:tr w:rsidR="00473FAE" w:rsidRPr="0080142E" w14:paraId="6700F618" w14:textId="77777777" w:rsidTr="00746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Mar>
              <w:left w:w="108" w:type="dxa"/>
              <w:right w:w="108" w:type="dxa"/>
            </w:tcMar>
          </w:tcPr>
          <w:p w14:paraId="523349E3"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(5) Bid Fixing</w:t>
            </w:r>
          </w:p>
          <w:p w14:paraId="14A672D1"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3690" w:type="dxa"/>
            <w:gridSpan w:val="2"/>
            <w:tcMar>
              <w:left w:w="108" w:type="dxa"/>
              <w:right w:w="108" w:type="dxa"/>
            </w:tcMar>
          </w:tcPr>
          <w:p w14:paraId="508F7E3D" w14:textId="77777777" w:rsidR="00473FAE" w:rsidRPr="0080142E" w:rsidRDefault="00473FAE" w:rsidP="00960D11">
            <w:pPr>
              <w:pStyle w:val="NormalAshurst"/>
              <w:spacing w:before="60" w:after="60"/>
              <w:rPr>
                <w:rFonts w:cstheme="minorHAnsi"/>
                <w:bCs/>
                <w:szCs w:val="22"/>
                <w:lang w:val="en-US"/>
              </w:rPr>
            </w:pPr>
          </w:p>
        </w:tc>
        <w:tc>
          <w:tcPr>
            <w:tcW w:w="4410" w:type="dxa"/>
            <w:tcMar>
              <w:left w:w="108" w:type="dxa"/>
              <w:right w:w="108" w:type="dxa"/>
            </w:tcMar>
          </w:tcPr>
          <w:p w14:paraId="2BEABA7C" w14:textId="77777777" w:rsidR="00473FAE" w:rsidRPr="0080142E" w:rsidRDefault="00473FAE" w:rsidP="00960D11">
            <w:pPr>
              <w:pStyle w:val="NormalAshurst"/>
              <w:spacing w:before="60" w:after="60"/>
              <w:rPr>
                <w:rFonts w:cstheme="minorHAnsi"/>
                <w:bCs/>
                <w:szCs w:val="22"/>
                <w:lang w:val="en-US"/>
              </w:rPr>
            </w:pPr>
          </w:p>
        </w:tc>
      </w:tr>
      <w:tr w:rsidR="00473FAE" w:rsidRPr="0080142E" w14:paraId="79B4D8A0" w14:textId="77777777" w:rsidTr="00746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Mar>
              <w:left w:w="108" w:type="dxa"/>
              <w:right w:w="108" w:type="dxa"/>
            </w:tcMar>
          </w:tcPr>
          <w:p w14:paraId="2AEDE8C3" w14:textId="77777777" w:rsidR="00473FAE" w:rsidRPr="0080142E" w:rsidRDefault="00473FAE" w:rsidP="00960D11">
            <w:pPr>
              <w:pStyle w:val="NormalAshurst"/>
              <w:keepNext/>
              <w:spacing w:before="60" w:after="60"/>
              <w:rPr>
                <w:b/>
                <w:bCs/>
                <w:lang w:val="en-US"/>
              </w:rPr>
            </w:pPr>
            <w:r w:rsidRPr="0080142E">
              <w:rPr>
                <w:rFonts w:cstheme="minorHAnsi"/>
                <w:b/>
                <w:bCs/>
                <w:szCs w:val="22"/>
                <w:lang w:val="en-US"/>
              </w:rPr>
              <w:lastRenderedPageBreak/>
              <w:t>(6) Misrepresentation</w:t>
            </w:r>
          </w:p>
          <w:p w14:paraId="040745DA" w14:textId="77777777" w:rsidR="00473FAE" w:rsidRPr="0080142E" w:rsidRDefault="00473FAE" w:rsidP="00960D11">
            <w:pPr>
              <w:pStyle w:val="NormalAshurst"/>
              <w:spacing w:before="60" w:after="60"/>
              <w:rPr>
                <w:bCs/>
                <w:lang w:val="en-US"/>
              </w:rPr>
            </w:pPr>
            <w:r w:rsidRPr="0080142E">
              <w:rPr>
                <w:bCs/>
                <w:lang w:val="en-US"/>
              </w:rPr>
              <w:t>As to each such inquiry, state the name of the public agency, the date of the inquiry, the grounds on which the public agency based the inquiry, and the result of the inquiry</w:t>
            </w:r>
          </w:p>
        </w:tc>
        <w:tc>
          <w:tcPr>
            <w:tcW w:w="3690" w:type="dxa"/>
            <w:gridSpan w:val="2"/>
            <w:tcMar>
              <w:left w:w="108" w:type="dxa"/>
              <w:right w:w="108" w:type="dxa"/>
            </w:tcMar>
          </w:tcPr>
          <w:p w14:paraId="260F7AD6" w14:textId="77777777" w:rsidR="00473FAE" w:rsidRPr="0080142E" w:rsidRDefault="00473FAE" w:rsidP="00960D11">
            <w:pPr>
              <w:pStyle w:val="NormalAshurst"/>
              <w:spacing w:before="60" w:after="60"/>
              <w:rPr>
                <w:rFonts w:cstheme="minorHAnsi"/>
                <w:bCs/>
                <w:szCs w:val="22"/>
                <w:lang w:val="en-US"/>
              </w:rPr>
            </w:pPr>
          </w:p>
        </w:tc>
        <w:tc>
          <w:tcPr>
            <w:tcW w:w="4410" w:type="dxa"/>
            <w:tcMar>
              <w:left w:w="108" w:type="dxa"/>
              <w:right w:w="108" w:type="dxa"/>
            </w:tcMar>
          </w:tcPr>
          <w:p w14:paraId="3AE837E3" w14:textId="77777777" w:rsidR="00473FAE" w:rsidRPr="0080142E" w:rsidRDefault="00473FAE" w:rsidP="00960D11">
            <w:pPr>
              <w:pStyle w:val="NormalAshurst"/>
              <w:spacing w:before="60" w:after="60"/>
              <w:rPr>
                <w:rFonts w:cstheme="minorHAnsi"/>
                <w:bCs/>
                <w:szCs w:val="22"/>
                <w:lang w:val="en-US"/>
              </w:rPr>
            </w:pPr>
          </w:p>
        </w:tc>
      </w:tr>
      <w:tr w:rsidR="00473FAE" w:rsidRPr="0080142E" w14:paraId="52166042" w14:textId="77777777" w:rsidTr="00746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Mar>
              <w:left w:w="108" w:type="dxa"/>
              <w:right w:w="108" w:type="dxa"/>
            </w:tcMar>
          </w:tcPr>
          <w:p w14:paraId="29E7782C"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(7) Safety</w:t>
            </w:r>
          </w:p>
          <w:p w14:paraId="2FFA082D" w14:textId="3524EF49" w:rsidR="00473FAE" w:rsidRPr="0080142E" w:rsidRDefault="00473FAE" w:rsidP="00960D11">
            <w:pPr>
              <w:pStyle w:val="NormalAshurst"/>
              <w:spacing w:before="60" w:after="60"/>
              <w:rPr>
                <w:bCs/>
                <w:lang w:val="en-US"/>
              </w:rPr>
            </w:pPr>
            <w:r w:rsidRPr="0080142E">
              <w:rPr>
                <w:bCs/>
                <w:lang w:val="en-US"/>
              </w:rPr>
              <w:t>Identify the firm or Disclosure Affiliate and the project(s), provide an explanation of the circumstances, and provide owner contact information, including current telephone and email address.</w:t>
            </w:r>
          </w:p>
        </w:tc>
        <w:tc>
          <w:tcPr>
            <w:tcW w:w="3690" w:type="dxa"/>
            <w:gridSpan w:val="2"/>
            <w:tcMar>
              <w:left w:w="108" w:type="dxa"/>
              <w:right w:w="108" w:type="dxa"/>
            </w:tcMar>
          </w:tcPr>
          <w:p w14:paraId="2618782C" w14:textId="77777777" w:rsidR="00473FAE" w:rsidRPr="0080142E" w:rsidRDefault="00473FAE" w:rsidP="00960D11">
            <w:pPr>
              <w:pStyle w:val="NormalAshurst"/>
              <w:spacing w:before="60" w:after="60"/>
              <w:rPr>
                <w:rFonts w:cstheme="minorHAnsi"/>
                <w:bCs/>
                <w:szCs w:val="22"/>
                <w:lang w:val="en-US"/>
              </w:rPr>
            </w:pPr>
          </w:p>
        </w:tc>
        <w:tc>
          <w:tcPr>
            <w:tcW w:w="4410" w:type="dxa"/>
            <w:tcMar>
              <w:left w:w="108" w:type="dxa"/>
              <w:right w:w="108" w:type="dxa"/>
            </w:tcMar>
          </w:tcPr>
          <w:p w14:paraId="13C6F0F3" w14:textId="77777777" w:rsidR="00473FAE" w:rsidRPr="0080142E" w:rsidRDefault="00473FAE" w:rsidP="00960D11">
            <w:pPr>
              <w:pStyle w:val="NormalAshurst"/>
              <w:spacing w:before="60" w:after="60"/>
              <w:rPr>
                <w:rFonts w:cstheme="minorHAnsi"/>
                <w:bCs/>
                <w:szCs w:val="22"/>
                <w:lang w:val="en-US"/>
              </w:rPr>
            </w:pPr>
          </w:p>
        </w:tc>
      </w:tr>
      <w:tr w:rsidR="00473FAE" w:rsidRPr="0080142E" w14:paraId="71F71A70" w14:textId="77777777" w:rsidTr="00746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Mar>
              <w:left w:w="108" w:type="dxa"/>
              <w:right w:w="108" w:type="dxa"/>
            </w:tcMar>
          </w:tcPr>
          <w:p w14:paraId="3F77B6D8"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(8) Discrimination</w:t>
            </w:r>
          </w:p>
          <w:p w14:paraId="6EAE4166"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3690" w:type="dxa"/>
            <w:gridSpan w:val="2"/>
            <w:tcMar>
              <w:left w:w="108" w:type="dxa"/>
              <w:right w:w="108" w:type="dxa"/>
            </w:tcMar>
          </w:tcPr>
          <w:p w14:paraId="2E0FEA74" w14:textId="77777777" w:rsidR="00473FAE" w:rsidRPr="0080142E" w:rsidRDefault="00473FAE" w:rsidP="00960D11">
            <w:pPr>
              <w:pStyle w:val="NormalAshurst"/>
              <w:spacing w:before="60" w:after="60"/>
              <w:rPr>
                <w:rFonts w:cstheme="minorHAnsi"/>
                <w:bCs/>
                <w:szCs w:val="22"/>
                <w:lang w:val="en-US"/>
              </w:rPr>
            </w:pPr>
          </w:p>
        </w:tc>
        <w:tc>
          <w:tcPr>
            <w:tcW w:w="4410" w:type="dxa"/>
            <w:tcMar>
              <w:left w:w="108" w:type="dxa"/>
              <w:right w:w="108" w:type="dxa"/>
            </w:tcMar>
          </w:tcPr>
          <w:p w14:paraId="33A23C7B" w14:textId="77777777" w:rsidR="00473FAE" w:rsidRPr="0080142E" w:rsidRDefault="00473FAE" w:rsidP="00960D11">
            <w:pPr>
              <w:pStyle w:val="NormalAshurst"/>
              <w:spacing w:before="60" w:after="60"/>
              <w:rPr>
                <w:rFonts w:cstheme="minorHAnsi"/>
                <w:bCs/>
                <w:szCs w:val="22"/>
                <w:lang w:val="en-US"/>
              </w:rPr>
            </w:pPr>
          </w:p>
        </w:tc>
      </w:tr>
      <w:tr w:rsidR="00473FAE" w:rsidRPr="0080142E" w14:paraId="261B52DF" w14:textId="77777777" w:rsidTr="00746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Mar>
              <w:left w:w="108" w:type="dxa"/>
              <w:right w:w="108" w:type="dxa"/>
            </w:tcMar>
          </w:tcPr>
          <w:p w14:paraId="2FBE4023"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(9) Wages</w:t>
            </w:r>
          </w:p>
          <w:p w14:paraId="30AF4586"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3690" w:type="dxa"/>
            <w:gridSpan w:val="2"/>
            <w:tcMar>
              <w:left w:w="108" w:type="dxa"/>
              <w:right w:w="108" w:type="dxa"/>
            </w:tcMar>
          </w:tcPr>
          <w:p w14:paraId="4F0AF21B" w14:textId="77777777" w:rsidR="00473FAE" w:rsidRPr="0080142E" w:rsidRDefault="00473FAE" w:rsidP="00960D11">
            <w:pPr>
              <w:pStyle w:val="NormalAshurst"/>
              <w:spacing w:before="60" w:after="60"/>
              <w:rPr>
                <w:rFonts w:cstheme="minorHAnsi"/>
                <w:bCs/>
                <w:szCs w:val="22"/>
                <w:lang w:val="en-US"/>
              </w:rPr>
            </w:pPr>
          </w:p>
        </w:tc>
        <w:tc>
          <w:tcPr>
            <w:tcW w:w="4410" w:type="dxa"/>
            <w:tcMar>
              <w:left w:w="108" w:type="dxa"/>
              <w:right w:w="108" w:type="dxa"/>
            </w:tcMar>
          </w:tcPr>
          <w:p w14:paraId="71F6DA23" w14:textId="77777777" w:rsidR="00473FAE" w:rsidRPr="0080142E" w:rsidRDefault="00473FAE" w:rsidP="00960D11">
            <w:pPr>
              <w:pStyle w:val="NormalAshurst"/>
              <w:spacing w:before="60" w:after="60"/>
              <w:rPr>
                <w:rFonts w:cstheme="minorHAnsi"/>
                <w:bCs/>
                <w:szCs w:val="22"/>
                <w:lang w:val="en-US"/>
              </w:rPr>
            </w:pPr>
          </w:p>
        </w:tc>
      </w:tr>
      <w:tr w:rsidR="00473FAE" w:rsidRPr="0080142E" w14:paraId="5D362FEE" w14:textId="77777777" w:rsidTr="00746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Mar>
              <w:left w:w="108" w:type="dxa"/>
              <w:right w:w="108" w:type="dxa"/>
            </w:tcMar>
          </w:tcPr>
          <w:p w14:paraId="01470D0E"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(10) Material Breach</w:t>
            </w:r>
          </w:p>
          <w:p w14:paraId="1DCC95F9" w14:textId="77777777" w:rsidR="00473FAE" w:rsidRPr="0080142E" w:rsidRDefault="00473FAE" w:rsidP="00960D11">
            <w:pPr>
              <w:pStyle w:val="NormalAshurst"/>
              <w:spacing w:before="60" w:after="60"/>
              <w:rPr>
                <w:bCs/>
                <w:lang w:val="en-US"/>
              </w:rPr>
            </w:pPr>
            <w:r w:rsidRPr="0080142E">
              <w:rPr>
                <w:bCs/>
                <w:lang w:val="en-US"/>
              </w:rPr>
              <w:t>Identify (for each instance) the entity determined liable and the project name, provide an explanation of the circumstances and provide owner contact information, including telephone and email address.</w:t>
            </w:r>
          </w:p>
        </w:tc>
        <w:tc>
          <w:tcPr>
            <w:tcW w:w="3690" w:type="dxa"/>
            <w:gridSpan w:val="2"/>
            <w:tcMar>
              <w:left w:w="108" w:type="dxa"/>
              <w:right w:w="108" w:type="dxa"/>
            </w:tcMar>
          </w:tcPr>
          <w:p w14:paraId="4CA23AAA" w14:textId="77777777" w:rsidR="00473FAE" w:rsidRPr="0080142E" w:rsidRDefault="00473FAE" w:rsidP="00960D11">
            <w:pPr>
              <w:pStyle w:val="NormalAshurst"/>
              <w:spacing w:before="60" w:after="60"/>
              <w:rPr>
                <w:rFonts w:cstheme="minorHAnsi"/>
                <w:bCs/>
                <w:szCs w:val="22"/>
                <w:lang w:val="en-US"/>
              </w:rPr>
            </w:pPr>
          </w:p>
        </w:tc>
        <w:tc>
          <w:tcPr>
            <w:tcW w:w="4410" w:type="dxa"/>
            <w:tcMar>
              <w:left w:w="108" w:type="dxa"/>
              <w:right w:w="108" w:type="dxa"/>
            </w:tcMar>
          </w:tcPr>
          <w:p w14:paraId="06B15C7F" w14:textId="77777777" w:rsidR="00473FAE" w:rsidRPr="0080142E" w:rsidRDefault="00473FAE" w:rsidP="00960D11">
            <w:pPr>
              <w:pStyle w:val="NormalAshurst"/>
              <w:spacing w:before="60" w:after="60"/>
              <w:rPr>
                <w:rFonts w:cstheme="minorHAnsi"/>
                <w:bCs/>
                <w:szCs w:val="22"/>
                <w:lang w:val="en-US"/>
              </w:rPr>
            </w:pPr>
          </w:p>
        </w:tc>
      </w:tr>
      <w:tr w:rsidR="00473FAE" w:rsidRPr="0080142E" w14:paraId="1F156844" w14:textId="77777777" w:rsidTr="00746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Mar>
              <w:left w:w="108" w:type="dxa"/>
              <w:right w:w="108" w:type="dxa"/>
            </w:tcMar>
          </w:tcPr>
          <w:p w14:paraId="02D9955B" w14:textId="77777777" w:rsidR="00473FAE" w:rsidRPr="0080142E" w:rsidRDefault="00473FAE" w:rsidP="00960D11">
            <w:pPr>
              <w:pStyle w:val="NormalAshurst"/>
              <w:keepNext/>
              <w:spacing w:before="60" w:after="60"/>
              <w:rPr>
                <w:b/>
                <w:bCs/>
                <w:lang w:val="en-US"/>
              </w:rPr>
            </w:pPr>
            <w:r w:rsidRPr="0080142E">
              <w:rPr>
                <w:rFonts w:cstheme="minorHAnsi"/>
                <w:b/>
                <w:bCs/>
                <w:szCs w:val="22"/>
                <w:lang w:val="en-US"/>
              </w:rPr>
              <w:lastRenderedPageBreak/>
              <w:t>(11) Litigation</w:t>
            </w:r>
          </w:p>
          <w:p w14:paraId="70437A01" w14:textId="3EC0BDE2" w:rsidR="00473FAE" w:rsidRPr="0080142E" w:rsidRDefault="00473FAE" w:rsidP="00960D11">
            <w:pPr>
              <w:pStyle w:val="NormalAshurst"/>
              <w:spacing w:before="60" w:after="60"/>
              <w:rPr>
                <w:bCs/>
                <w:lang w:val="en-US"/>
              </w:rPr>
            </w:pPr>
            <w:r w:rsidRPr="0080142E">
              <w:rPr>
                <w:bCs/>
                <w:lang w:val="en-US"/>
              </w:rPr>
              <w:t>Provide a brief description (including the resolution) of each qualifying arbitration, litigation, dispute review board or other dispute resolution proceeding. For each instance, identify an owner's Representative with a current telephone and email address.</w:t>
            </w:r>
          </w:p>
        </w:tc>
        <w:tc>
          <w:tcPr>
            <w:tcW w:w="3690" w:type="dxa"/>
            <w:gridSpan w:val="2"/>
            <w:tcMar>
              <w:left w:w="108" w:type="dxa"/>
              <w:right w:w="108" w:type="dxa"/>
            </w:tcMar>
          </w:tcPr>
          <w:p w14:paraId="67AC702D" w14:textId="77777777" w:rsidR="00473FAE" w:rsidRPr="0080142E" w:rsidRDefault="00473FAE" w:rsidP="00960D11">
            <w:pPr>
              <w:pStyle w:val="NormalAshurst"/>
              <w:spacing w:before="60" w:after="60"/>
              <w:rPr>
                <w:rFonts w:cstheme="minorHAnsi"/>
                <w:bCs/>
                <w:szCs w:val="22"/>
                <w:lang w:val="en-US"/>
              </w:rPr>
            </w:pPr>
          </w:p>
        </w:tc>
        <w:tc>
          <w:tcPr>
            <w:tcW w:w="4410" w:type="dxa"/>
            <w:tcMar>
              <w:left w:w="108" w:type="dxa"/>
              <w:right w:w="108" w:type="dxa"/>
            </w:tcMar>
          </w:tcPr>
          <w:p w14:paraId="5D5849D5" w14:textId="77777777" w:rsidR="00473FAE" w:rsidRPr="0080142E" w:rsidRDefault="00473FAE" w:rsidP="00960D11">
            <w:pPr>
              <w:pStyle w:val="NormalAshurst"/>
              <w:spacing w:before="60" w:after="60"/>
              <w:rPr>
                <w:rFonts w:cstheme="minorHAnsi"/>
                <w:bCs/>
                <w:szCs w:val="22"/>
                <w:lang w:val="en-US"/>
              </w:rPr>
            </w:pPr>
          </w:p>
        </w:tc>
      </w:tr>
      <w:tr w:rsidR="00473FAE" w:rsidRPr="0080142E" w14:paraId="58D19854" w14:textId="77777777" w:rsidTr="00746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Mar>
              <w:left w:w="108" w:type="dxa"/>
              <w:right w:w="108" w:type="dxa"/>
            </w:tcMar>
          </w:tcPr>
          <w:p w14:paraId="134DC429"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(12) Surety</w:t>
            </w:r>
          </w:p>
          <w:p w14:paraId="296B0900" w14:textId="77777777" w:rsidR="00473FAE" w:rsidRPr="0080142E" w:rsidRDefault="00473FAE" w:rsidP="00960D11">
            <w:pPr>
              <w:pStyle w:val="NormalAshurst"/>
              <w:spacing w:before="60" w:after="60"/>
              <w:rPr>
                <w:bCs/>
                <w:lang w:val="en-US"/>
              </w:rPr>
            </w:pPr>
            <w:r w:rsidRPr="0080142E">
              <w:rPr>
                <w:bCs/>
                <w:lang w:val="en-US"/>
              </w:rPr>
              <w:t>Provide (for each instance) an explanation of the circumstances, the project name and an owner's Representative with a current telephone and email address.</w:t>
            </w:r>
          </w:p>
        </w:tc>
        <w:tc>
          <w:tcPr>
            <w:tcW w:w="3690" w:type="dxa"/>
            <w:gridSpan w:val="2"/>
            <w:tcMar>
              <w:left w:w="108" w:type="dxa"/>
              <w:right w:w="108" w:type="dxa"/>
            </w:tcMar>
          </w:tcPr>
          <w:p w14:paraId="0A451002" w14:textId="77777777" w:rsidR="00473FAE" w:rsidRPr="0080142E" w:rsidRDefault="00473FAE" w:rsidP="00960D11">
            <w:pPr>
              <w:pStyle w:val="NormalAshurst"/>
              <w:spacing w:before="60" w:after="60"/>
              <w:rPr>
                <w:rFonts w:cstheme="minorHAnsi"/>
                <w:bCs/>
                <w:szCs w:val="22"/>
                <w:lang w:val="en-US"/>
              </w:rPr>
            </w:pPr>
          </w:p>
        </w:tc>
        <w:tc>
          <w:tcPr>
            <w:tcW w:w="4410" w:type="dxa"/>
            <w:tcMar>
              <w:left w:w="108" w:type="dxa"/>
              <w:right w:w="108" w:type="dxa"/>
            </w:tcMar>
          </w:tcPr>
          <w:p w14:paraId="1683C963" w14:textId="77777777" w:rsidR="00473FAE" w:rsidRPr="0080142E" w:rsidRDefault="00473FAE" w:rsidP="00960D11">
            <w:pPr>
              <w:pStyle w:val="NormalAshurst"/>
              <w:spacing w:before="60" w:after="60"/>
              <w:rPr>
                <w:rFonts w:cstheme="minorHAnsi"/>
                <w:bCs/>
                <w:szCs w:val="22"/>
                <w:lang w:val="en-US"/>
              </w:rPr>
            </w:pPr>
          </w:p>
        </w:tc>
      </w:tr>
      <w:tr w:rsidR="00473FAE" w:rsidRPr="0080142E" w14:paraId="40C6B929" w14:textId="77777777" w:rsidTr="00746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Mar>
              <w:left w:w="108" w:type="dxa"/>
              <w:right w:w="108" w:type="dxa"/>
            </w:tcMar>
          </w:tcPr>
          <w:p w14:paraId="7BCDC5A6"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(13) Termination</w:t>
            </w:r>
          </w:p>
          <w:p w14:paraId="20246A2B" w14:textId="77777777" w:rsidR="00473FAE" w:rsidRPr="0080142E" w:rsidRDefault="00473FAE" w:rsidP="00960D11">
            <w:pPr>
              <w:pStyle w:val="NormalAshurst"/>
              <w:spacing w:before="60" w:after="60"/>
              <w:rPr>
                <w:bCs/>
                <w:lang w:val="en-US"/>
              </w:rPr>
            </w:pPr>
            <w:r w:rsidRPr="0080142E">
              <w:rPr>
                <w:bCs/>
                <w:lang w:val="en-US"/>
              </w:rPr>
              <w:t>Identify (for each instance) the entity terminated for cause and the project name, provide an explanation of the circumstances and provide owner contact information, including telephone and email address.</w:t>
            </w:r>
          </w:p>
        </w:tc>
        <w:tc>
          <w:tcPr>
            <w:tcW w:w="3690" w:type="dxa"/>
            <w:gridSpan w:val="2"/>
            <w:tcMar>
              <w:left w:w="108" w:type="dxa"/>
              <w:right w:w="108" w:type="dxa"/>
            </w:tcMar>
          </w:tcPr>
          <w:p w14:paraId="3009A6A6" w14:textId="77777777" w:rsidR="00473FAE" w:rsidRPr="0080142E" w:rsidRDefault="00473FAE" w:rsidP="00960D11">
            <w:pPr>
              <w:pStyle w:val="NormalAshurst"/>
              <w:spacing w:before="60" w:after="60"/>
              <w:rPr>
                <w:rFonts w:cstheme="minorHAnsi"/>
                <w:bCs/>
                <w:szCs w:val="22"/>
                <w:lang w:val="en-US"/>
              </w:rPr>
            </w:pPr>
          </w:p>
        </w:tc>
        <w:tc>
          <w:tcPr>
            <w:tcW w:w="4410" w:type="dxa"/>
            <w:tcMar>
              <w:left w:w="108" w:type="dxa"/>
              <w:right w:w="108" w:type="dxa"/>
            </w:tcMar>
          </w:tcPr>
          <w:p w14:paraId="7D4AFC87" w14:textId="77777777" w:rsidR="00473FAE" w:rsidRPr="0080142E" w:rsidRDefault="00473FAE" w:rsidP="00960D11">
            <w:pPr>
              <w:pStyle w:val="NormalAshurst"/>
              <w:spacing w:before="60" w:after="60"/>
              <w:rPr>
                <w:rFonts w:cstheme="minorHAnsi"/>
                <w:bCs/>
                <w:szCs w:val="22"/>
                <w:lang w:val="en-US"/>
              </w:rPr>
            </w:pPr>
          </w:p>
        </w:tc>
      </w:tr>
      <w:tr w:rsidR="00473FAE" w:rsidRPr="0080142E" w14:paraId="170E634A" w14:textId="77777777" w:rsidTr="00746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Mar>
              <w:left w:w="108" w:type="dxa"/>
              <w:right w:w="108" w:type="dxa"/>
            </w:tcMar>
          </w:tcPr>
          <w:p w14:paraId="22BA25F3"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(14) Proceedings</w:t>
            </w:r>
          </w:p>
          <w:p w14:paraId="5A4E9CC3" w14:textId="77777777" w:rsidR="00473FAE" w:rsidRPr="0080142E" w:rsidRDefault="00473FAE" w:rsidP="00960D11">
            <w:pPr>
              <w:pStyle w:val="NormalAshurst"/>
              <w:spacing w:before="60" w:after="60"/>
              <w:rPr>
                <w:bCs/>
                <w:lang w:val="en-US"/>
              </w:rPr>
            </w:pPr>
            <w:r w:rsidRPr="0080142E">
              <w:rPr>
                <w:bCs/>
                <w:lang w:val="en-US"/>
              </w:rPr>
              <w:t>Explain and provide the information requested as to such similar items in Questions 1-12 above</w:t>
            </w:r>
          </w:p>
        </w:tc>
        <w:tc>
          <w:tcPr>
            <w:tcW w:w="3690" w:type="dxa"/>
            <w:gridSpan w:val="2"/>
            <w:tcMar>
              <w:left w:w="108" w:type="dxa"/>
              <w:right w:w="108" w:type="dxa"/>
            </w:tcMar>
          </w:tcPr>
          <w:p w14:paraId="14E0DB9B" w14:textId="77777777" w:rsidR="00473FAE" w:rsidRPr="0080142E" w:rsidRDefault="00473FAE" w:rsidP="00960D11">
            <w:pPr>
              <w:pStyle w:val="NormalAshurst"/>
              <w:spacing w:before="60" w:after="60"/>
              <w:rPr>
                <w:rFonts w:cstheme="minorHAnsi"/>
                <w:bCs/>
                <w:szCs w:val="22"/>
                <w:lang w:val="en-US"/>
              </w:rPr>
            </w:pPr>
          </w:p>
        </w:tc>
        <w:tc>
          <w:tcPr>
            <w:tcW w:w="4410" w:type="dxa"/>
            <w:tcMar>
              <w:left w:w="108" w:type="dxa"/>
              <w:right w:w="108" w:type="dxa"/>
            </w:tcMar>
          </w:tcPr>
          <w:p w14:paraId="115578F7" w14:textId="77777777" w:rsidR="00473FAE" w:rsidRPr="0080142E" w:rsidRDefault="00473FAE" w:rsidP="00960D11">
            <w:pPr>
              <w:pStyle w:val="NormalAshurst"/>
              <w:spacing w:before="60" w:after="60"/>
              <w:rPr>
                <w:rFonts w:cstheme="minorHAnsi"/>
                <w:bCs/>
                <w:szCs w:val="22"/>
                <w:lang w:val="en-US"/>
              </w:rPr>
            </w:pPr>
          </w:p>
        </w:tc>
      </w:tr>
      <w:tr w:rsidR="00473FAE" w:rsidRPr="0080142E" w14:paraId="4DDA3FFF" w14:textId="77777777" w:rsidTr="00746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Mar>
              <w:left w:w="108" w:type="dxa"/>
              <w:right w:w="108" w:type="dxa"/>
            </w:tcMar>
          </w:tcPr>
          <w:p w14:paraId="1E03D345"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(15) Bid Withdrawal</w:t>
            </w:r>
          </w:p>
          <w:p w14:paraId="13CCB930" w14:textId="77777777" w:rsidR="00473FAE" w:rsidRPr="0080142E" w:rsidRDefault="00473FAE" w:rsidP="00960D11">
            <w:pPr>
              <w:pStyle w:val="NormalAshurst"/>
              <w:spacing w:before="60" w:after="60"/>
              <w:rPr>
                <w:bCs/>
                <w:lang w:val="en-US"/>
              </w:rPr>
            </w:pPr>
            <w:r w:rsidRPr="0080142E">
              <w:rPr>
                <w:bCs/>
                <w:lang w:val="en-US"/>
              </w:rPr>
              <w:t>Provide (for each instance) an explanation of the circumstances, including the reason for the withdrawal, the project name and the contact information for an owner's Representative with a current telephone and email address.</w:t>
            </w:r>
          </w:p>
        </w:tc>
        <w:tc>
          <w:tcPr>
            <w:tcW w:w="3690" w:type="dxa"/>
            <w:gridSpan w:val="2"/>
            <w:tcMar>
              <w:left w:w="108" w:type="dxa"/>
              <w:right w:w="108" w:type="dxa"/>
            </w:tcMar>
          </w:tcPr>
          <w:p w14:paraId="2FE925FA" w14:textId="77777777" w:rsidR="00473FAE" w:rsidRPr="0080142E" w:rsidRDefault="00473FAE" w:rsidP="00960D11">
            <w:pPr>
              <w:pStyle w:val="NormalAshurst"/>
              <w:spacing w:before="60" w:after="60"/>
              <w:rPr>
                <w:rFonts w:cstheme="minorHAnsi"/>
                <w:bCs/>
                <w:szCs w:val="22"/>
                <w:lang w:val="en-US"/>
              </w:rPr>
            </w:pPr>
          </w:p>
        </w:tc>
        <w:tc>
          <w:tcPr>
            <w:tcW w:w="4410" w:type="dxa"/>
            <w:tcMar>
              <w:left w:w="108" w:type="dxa"/>
              <w:right w:w="108" w:type="dxa"/>
            </w:tcMar>
          </w:tcPr>
          <w:p w14:paraId="1E62C2DC" w14:textId="77777777" w:rsidR="00473FAE" w:rsidRPr="0080142E" w:rsidRDefault="00473FAE" w:rsidP="00960D11">
            <w:pPr>
              <w:pStyle w:val="NormalAshurst"/>
              <w:spacing w:before="60" w:after="60"/>
              <w:rPr>
                <w:lang w:val="en-US"/>
              </w:rPr>
            </w:pPr>
          </w:p>
        </w:tc>
      </w:tr>
    </w:tbl>
    <w:p w14:paraId="55FA3189" w14:textId="77777777" w:rsidR="00960D11" w:rsidRPr="0080142E" w:rsidRDefault="00960D11">
      <w:pPr>
        <w:rPr>
          <w:sz w:val="22"/>
          <w:lang w:val="en-US"/>
        </w:rPr>
      </w:pPr>
      <w:r w:rsidRPr="0080142E">
        <w:rPr>
          <w:lang w:val="en-US"/>
        </w:rPr>
        <w:br w:type="page"/>
      </w:r>
    </w:p>
    <w:p w14:paraId="68C03F8A" w14:textId="77777777" w:rsidR="00960D11" w:rsidRPr="0080142E" w:rsidRDefault="00960D11" w:rsidP="00960D11">
      <w:pPr>
        <w:pStyle w:val="NormalAshurst"/>
        <w:rPr>
          <w:b/>
          <w:bCs/>
          <w:lang w:val="en-US"/>
        </w:rPr>
      </w:pPr>
      <w:r w:rsidRPr="0080142E">
        <w:rPr>
          <w:b/>
          <w:bCs/>
          <w:lang w:val="en-US"/>
        </w:rPr>
        <w:lastRenderedPageBreak/>
        <w:t>AUTHORIZED REPRESENTATIVE OF THE MAJOR TEAM MEMBER</w:t>
      </w:r>
    </w:p>
    <w:p w14:paraId="32528978" w14:textId="291B8128" w:rsidR="00960D11" w:rsidRPr="0080142E" w:rsidRDefault="00960D11" w:rsidP="00960D11">
      <w:pPr>
        <w:pStyle w:val="NormalAshurst"/>
        <w:rPr>
          <w:lang w:val="en-US"/>
        </w:rPr>
      </w:pPr>
      <w:r w:rsidRPr="0080142E">
        <w:rPr>
          <w:lang w:val="en-US"/>
        </w:rPr>
        <w:t xml:space="preserve">Under penalty of perjury, I certify that the foregoing is true, correct, complete and not materially misleading, and that I am the </w:t>
      </w:r>
      <w:r w:rsidR="00477462">
        <w:rPr>
          <w:lang w:val="en-US"/>
        </w:rPr>
        <w:t>A</w:t>
      </w:r>
      <w:r w:rsidRPr="0080142E">
        <w:rPr>
          <w:lang w:val="en-US"/>
        </w:rPr>
        <w:t>uthorized Representative of the Major Team Member:</w:t>
      </w:r>
    </w:p>
    <w:tbl>
      <w:tblPr>
        <w:tblW w:w="0" w:type="auto"/>
        <w:tblCellMar>
          <w:left w:w="10" w:type="dxa"/>
          <w:right w:w="10" w:type="dxa"/>
        </w:tblCellMar>
        <w:tblLook w:val="04A0" w:firstRow="1" w:lastRow="0" w:firstColumn="1" w:lastColumn="0" w:noHBand="0" w:noVBand="1"/>
      </w:tblPr>
      <w:tblGrid>
        <w:gridCol w:w="4621"/>
        <w:gridCol w:w="4621"/>
      </w:tblGrid>
      <w:tr w:rsidR="00960D11" w:rsidRPr="0080142E" w14:paraId="303DB8E1" w14:textId="77777777" w:rsidTr="00960D11">
        <w:tc>
          <w:tcPr>
            <w:tcW w:w="9242" w:type="dxa"/>
            <w:gridSpan w:val="2"/>
            <w:tcMar>
              <w:left w:w="108" w:type="dxa"/>
              <w:right w:w="108" w:type="dxa"/>
            </w:tcMar>
          </w:tcPr>
          <w:p w14:paraId="23708F7F" w14:textId="77777777" w:rsidR="00960D11" w:rsidRPr="0080142E" w:rsidRDefault="00960D11" w:rsidP="00960D11">
            <w:pPr>
              <w:pStyle w:val="NormalAshurst"/>
              <w:rPr>
                <w:lang w:val="en-US"/>
              </w:rPr>
            </w:pPr>
            <w:r w:rsidRPr="0080142E">
              <w:rPr>
                <w:bCs/>
                <w:lang w:val="en-US"/>
              </w:rPr>
              <w:t>[</w:t>
            </w:r>
            <w:r w:rsidRPr="0080142E">
              <w:rPr>
                <w:b/>
                <w:bCs/>
                <w:i/>
                <w:iCs/>
                <w:lang w:val="en-US"/>
              </w:rPr>
              <w:t>insert name of Major Team Member</w:t>
            </w:r>
            <w:r w:rsidRPr="0080142E">
              <w:rPr>
                <w:bCs/>
                <w:lang w:val="en-US"/>
              </w:rPr>
              <w:t>]</w:t>
            </w:r>
          </w:p>
        </w:tc>
      </w:tr>
      <w:tr w:rsidR="00960D11" w:rsidRPr="0080142E" w14:paraId="030A3873" w14:textId="77777777" w:rsidTr="00960D11">
        <w:trPr>
          <w:trHeight w:val="720"/>
        </w:trPr>
        <w:tc>
          <w:tcPr>
            <w:tcW w:w="4621" w:type="dxa"/>
            <w:tcMar>
              <w:left w:w="108" w:type="dxa"/>
              <w:right w:w="108" w:type="dxa"/>
            </w:tcMar>
          </w:tcPr>
          <w:p w14:paraId="4AEA5CFD" w14:textId="77777777" w:rsidR="00960D11" w:rsidRPr="0080142E" w:rsidRDefault="00960D11" w:rsidP="00960D11">
            <w:pPr>
              <w:pStyle w:val="NormalAshurst"/>
              <w:rPr>
                <w:lang w:val="en-US"/>
              </w:rPr>
            </w:pPr>
            <w:r w:rsidRPr="0080142E">
              <w:rPr>
                <w:bCs/>
                <w:lang w:val="en-US"/>
              </w:rPr>
              <w:t>By:____________________________</w:t>
            </w:r>
          </w:p>
        </w:tc>
        <w:tc>
          <w:tcPr>
            <w:tcW w:w="4621" w:type="dxa"/>
            <w:tcMar>
              <w:left w:w="108" w:type="dxa"/>
              <w:right w:w="108" w:type="dxa"/>
            </w:tcMar>
          </w:tcPr>
          <w:p w14:paraId="1BFE3A2B" w14:textId="77777777" w:rsidR="00960D11" w:rsidRPr="0080142E" w:rsidRDefault="00960D11" w:rsidP="00960D11">
            <w:pPr>
              <w:pStyle w:val="NormalAshurst"/>
              <w:rPr>
                <w:lang w:val="en-US"/>
              </w:rPr>
            </w:pPr>
            <w:r w:rsidRPr="0080142E">
              <w:rPr>
                <w:bCs/>
                <w:lang w:val="en-US"/>
              </w:rPr>
              <w:t>Print Name: _______________________</w:t>
            </w:r>
          </w:p>
        </w:tc>
      </w:tr>
      <w:tr w:rsidR="00960D11" w:rsidRPr="0080142E" w14:paraId="316491BE" w14:textId="77777777" w:rsidTr="00960D11">
        <w:tc>
          <w:tcPr>
            <w:tcW w:w="4621" w:type="dxa"/>
            <w:tcMar>
              <w:left w:w="108" w:type="dxa"/>
              <w:right w:w="108" w:type="dxa"/>
            </w:tcMar>
          </w:tcPr>
          <w:p w14:paraId="3A24496D" w14:textId="77777777" w:rsidR="00960D11" w:rsidRPr="0080142E" w:rsidRDefault="00960D11" w:rsidP="00960D11">
            <w:pPr>
              <w:pStyle w:val="NormalAshurst"/>
              <w:rPr>
                <w:lang w:val="en-US"/>
              </w:rPr>
            </w:pPr>
            <w:r w:rsidRPr="0080142E">
              <w:rPr>
                <w:bCs/>
                <w:lang w:val="en-US"/>
              </w:rPr>
              <w:t>Title: __________________________</w:t>
            </w:r>
          </w:p>
        </w:tc>
        <w:tc>
          <w:tcPr>
            <w:tcW w:w="4621" w:type="dxa"/>
            <w:tcMar>
              <w:left w:w="108" w:type="dxa"/>
              <w:right w:w="108" w:type="dxa"/>
            </w:tcMar>
          </w:tcPr>
          <w:p w14:paraId="1D21B68A" w14:textId="77777777" w:rsidR="00960D11" w:rsidRPr="0080142E" w:rsidRDefault="00960D11" w:rsidP="00960D11">
            <w:pPr>
              <w:pStyle w:val="NormalAshurst"/>
              <w:rPr>
                <w:lang w:val="en-US"/>
              </w:rPr>
            </w:pPr>
            <w:r w:rsidRPr="0080142E">
              <w:rPr>
                <w:bCs/>
                <w:lang w:val="en-US"/>
              </w:rPr>
              <w:t>Date: ____________________________</w:t>
            </w:r>
          </w:p>
        </w:tc>
      </w:tr>
    </w:tbl>
    <w:p w14:paraId="0C60D947" w14:textId="77777777" w:rsidR="009A4548" w:rsidRPr="00205903" w:rsidRDefault="009A4548" w:rsidP="002802FA">
      <w:pPr>
        <w:pStyle w:val="NormalAshurst"/>
        <w:jc w:val="center"/>
        <w:rPr>
          <w:lang w:val="en-US"/>
        </w:rPr>
      </w:pPr>
    </w:p>
    <w:sectPr w:rsidR="009A4548" w:rsidRPr="00205903" w:rsidSect="002802FA">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00618" w14:textId="77777777" w:rsidR="00677B8F" w:rsidRPr="00312035" w:rsidRDefault="00677B8F" w:rsidP="001D4305">
      <w:pPr>
        <w:pStyle w:val="FootnoteSeparatorAshurst"/>
      </w:pPr>
      <w:r w:rsidRPr="00312035">
        <w:continuationSeparator/>
      </w:r>
    </w:p>
  </w:endnote>
  <w:endnote w:type="continuationSeparator" w:id="0">
    <w:p w14:paraId="090F269C" w14:textId="77777777" w:rsidR="00677B8F" w:rsidRPr="00312035" w:rsidRDefault="00677B8F" w:rsidP="001D4305">
      <w:pPr>
        <w:pStyle w:val="FootnoteSeparatorAshurst"/>
      </w:pPr>
      <w:r w:rsidRPr="00312035">
        <w:continuationSeparator/>
      </w:r>
    </w:p>
  </w:endnote>
  <w:endnote w:type="continuationNotice" w:id="1">
    <w:p w14:paraId="76E22B71" w14:textId="77777777" w:rsidR="00677B8F" w:rsidRPr="00312035" w:rsidRDefault="00677B8F"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162B4F4B" w:rsidR="00822BDC" w:rsidRPr="00C8031A" w:rsidRDefault="00000000" w:rsidP="00DD3B53">
          <w:pPr>
            <w:pStyle w:val="Footer"/>
            <w:spacing w:line="200" w:lineRule="atLeast"/>
          </w:pPr>
          <w:fldSimple w:instr=" DOCPROPERTY  ashurstDocRef  \* MERGEFORMAT ">
            <w:r w:rsidR="002802FA">
              <w:t>EUS\MLYNDO\423469151.31</w:t>
            </w:r>
          </w:fldSimple>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6126"/>
      <w:gridCol w:w="2228"/>
      <w:gridCol w:w="5606"/>
    </w:tblGrid>
    <w:tr w:rsidR="00F1183E" w:rsidRPr="00822BDC" w14:paraId="3097F75D" w14:textId="77777777" w:rsidTr="002802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98" w:type="pct"/>
        </w:tcPr>
        <w:p w14:paraId="39EC9F02" w14:textId="37F7161C"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2802FA">
            <w:rPr>
              <w:sz w:val="18"/>
              <w:szCs w:val="18"/>
            </w:rPr>
            <w:t>C-2</w:t>
          </w:r>
        </w:p>
      </w:tc>
      <w:tc>
        <w:tcPr>
          <w:tcW w:w="2009"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2802FA">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98" w:type="pct"/>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6D5FB046" w14:textId="6D4DAD3F" w:rsidR="00F1183E" w:rsidRPr="00822BDC" w:rsidRDefault="003200CB" w:rsidP="003200C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3200CB">
            <w:rPr>
              <w:sz w:val="18"/>
              <w:szCs w:val="18"/>
            </w:rPr>
            <w:t>Addendum No. 1: Issued October 10, 2025</w:t>
          </w:r>
        </w:p>
      </w:tc>
    </w:tr>
    <w:tr w:rsidR="00F1183E" w:rsidRPr="00822BDC" w14:paraId="0336F2A1" w14:textId="77777777" w:rsidTr="002802FA">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r w:rsidRPr="009E3303">
            <w:rPr>
              <w:sz w:val="18"/>
              <w:szCs w:val="18"/>
            </w:rPr>
            <w:t>T.I.P Project I-5718</w:t>
          </w:r>
        </w:p>
      </w:tc>
      <w:tc>
        <w:tcPr>
          <w:tcW w:w="798"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1103B7EA" w:rsidR="00822BDC" w:rsidRPr="00C8031A" w:rsidRDefault="00000000" w:rsidP="00DD3B53">
          <w:pPr>
            <w:pStyle w:val="Footer"/>
            <w:spacing w:line="200" w:lineRule="atLeast"/>
          </w:pPr>
          <w:fldSimple w:instr=" DOCPROPERTY  ashurstDocRef  \* MERGEFORMAT ">
            <w:r w:rsidR="002802FA">
              <w:t>EUS\MLYNDO\423469151.31</w:t>
            </w:r>
          </w:fldSimple>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B48C0" w14:textId="77777777" w:rsidR="00677B8F" w:rsidRPr="001401F4" w:rsidRDefault="00677B8F" w:rsidP="001401F4">
      <w:pPr>
        <w:pStyle w:val="FootnoteSeparatorAshurst"/>
        <w:spacing w:after="200"/>
        <w:rPr>
          <w:color w:val="auto"/>
        </w:rPr>
      </w:pPr>
      <w:r>
        <w:rPr>
          <w:color w:val="auto"/>
        </w:rPr>
        <w:t>______________________</w:t>
      </w:r>
    </w:p>
  </w:footnote>
  <w:footnote w:type="continuationSeparator" w:id="0">
    <w:p w14:paraId="005BCE46" w14:textId="77777777" w:rsidR="00677B8F" w:rsidRPr="001401F4" w:rsidRDefault="00677B8F" w:rsidP="001401F4">
      <w:pPr>
        <w:pStyle w:val="FootnoteSeparatorAshurst"/>
        <w:spacing w:after="200"/>
        <w:rPr>
          <w:color w:val="auto"/>
        </w:rPr>
      </w:pPr>
      <w:r>
        <w:rPr>
          <w:color w:val="auto"/>
        </w:rPr>
        <w:t>______________________</w:t>
      </w:r>
    </w:p>
  </w:footnote>
  <w:footnote w:type="continuationNotice" w:id="1">
    <w:p w14:paraId="240F2DA8" w14:textId="77777777" w:rsidR="00677B8F" w:rsidRPr="00312035" w:rsidRDefault="00677B8F"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A2AE1" w14:textId="77777777" w:rsidR="003200CB" w:rsidRDefault="003200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CDCF" w14:textId="77777777" w:rsidR="003200CB" w:rsidRDefault="003200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221EF" w14:textId="77777777" w:rsidR="003200CB" w:rsidRDefault="00320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569B3"/>
    <w:rsid w:val="000614E0"/>
    <w:rsid w:val="0006398E"/>
    <w:rsid w:val="000640F6"/>
    <w:rsid w:val="0006480D"/>
    <w:rsid w:val="00064A8C"/>
    <w:rsid w:val="000653E2"/>
    <w:rsid w:val="00066045"/>
    <w:rsid w:val="0006699D"/>
    <w:rsid w:val="00066E9D"/>
    <w:rsid w:val="0006706A"/>
    <w:rsid w:val="00070280"/>
    <w:rsid w:val="000710F8"/>
    <w:rsid w:val="00072360"/>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43B1"/>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30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2FA"/>
    <w:rsid w:val="00280B2E"/>
    <w:rsid w:val="00280C2B"/>
    <w:rsid w:val="00282430"/>
    <w:rsid w:val="0028283D"/>
    <w:rsid w:val="002832B8"/>
    <w:rsid w:val="002856B0"/>
    <w:rsid w:val="0028797A"/>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0C47"/>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EAE"/>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0CB"/>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B9D"/>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E7B81"/>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5"/>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0865"/>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77B8F"/>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5413"/>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5FBE"/>
    <w:rsid w:val="00736226"/>
    <w:rsid w:val="00736828"/>
    <w:rsid w:val="007378F6"/>
    <w:rsid w:val="0074023F"/>
    <w:rsid w:val="00740837"/>
    <w:rsid w:val="00740893"/>
    <w:rsid w:val="00740DE9"/>
    <w:rsid w:val="007418D5"/>
    <w:rsid w:val="00741930"/>
    <w:rsid w:val="00744DFC"/>
    <w:rsid w:val="007465C4"/>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D7FB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9F7BD7"/>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36918"/>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4EB"/>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556B"/>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876"/>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C77B4"/>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ashWordStepdown</Template>
  <TotalTime>0</TotalTime>
  <Pages>5</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4</cp:revision>
  <cp:lastPrinted>2025-08-07T21:51:00Z</cp:lastPrinted>
  <dcterms:created xsi:type="dcterms:W3CDTF">2025-08-14T23:06:00Z</dcterms:created>
  <dcterms:modified xsi:type="dcterms:W3CDTF">2025-10-10T19:44:00Z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2025-10-10T18:55:21Z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883c6d69-b4e9-4560-abcb-fb1459386e41</vt:lpwstr>
  </property>
  <property fmtid="{D5CDD505-2E9C-101B-9397-08002B2CF9AE}" pid="31" name="MSIP_Label_1ebcac49-0f25-4518-ae1e-999dfc5af7c9_ContentBits">
    <vt:lpwstr>0</vt:lpwstr>
  </property>
</Properties>
</file>